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C99725" w14:textId="77777777" w:rsidR="0082761F" w:rsidRDefault="0082761F" w:rsidP="008276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MARYET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fl.1492)</w:t>
      </w:r>
    </w:p>
    <w:p w14:paraId="10B83139" w14:textId="77777777" w:rsidR="0082761F" w:rsidRDefault="0082761F" w:rsidP="008276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Master of the ship “</w:t>
      </w:r>
      <w:proofErr w:type="spellStart"/>
      <w:r>
        <w:rPr>
          <w:rFonts w:cs="Times New Roman"/>
          <w:szCs w:val="24"/>
        </w:rPr>
        <w:t>le</w:t>
      </w:r>
      <w:proofErr w:type="spellEnd"/>
      <w:r>
        <w:rPr>
          <w:rFonts w:cs="Times New Roman"/>
          <w:szCs w:val="24"/>
        </w:rPr>
        <w:t xml:space="preserve"> Anne” of Poole.</w:t>
      </w:r>
    </w:p>
    <w:p w14:paraId="054515D4" w14:textId="77777777" w:rsidR="0082761F" w:rsidRDefault="0082761F" w:rsidP="0082761F">
      <w:pPr>
        <w:pStyle w:val="NoSpacing"/>
        <w:rPr>
          <w:rFonts w:cs="Times New Roman"/>
          <w:szCs w:val="24"/>
        </w:rPr>
      </w:pPr>
    </w:p>
    <w:p w14:paraId="46630962" w14:textId="77777777" w:rsidR="0082761F" w:rsidRDefault="0082761F" w:rsidP="0082761F">
      <w:pPr>
        <w:pStyle w:val="NoSpacing"/>
        <w:rPr>
          <w:rFonts w:cs="Times New Roman"/>
          <w:szCs w:val="24"/>
        </w:rPr>
      </w:pPr>
    </w:p>
    <w:p w14:paraId="606BC440" w14:textId="77777777" w:rsidR="0082761F" w:rsidRDefault="0082761F" w:rsidP="008276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May1492</w:t>
      </w:r>
      <w:r>
        <w:rPr>
          <w:rFonts w:cs="Times New Roman"/>
          <w:szCs w:val="24"/>
        </w:rPr>
        <w:tab/>
        <w:t>He was commissioned to take seamen for the service of the above ship.</w:t>
      </w:r>
    </w:p>
    <w:p w14:paraId="2154A850" w14:textId="77777777" w:rsidR="0082761F" w:rsidRDefault="0082761F" w:rsidP="008276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p.396)</w:t>
      </w:r>
    </w:p>
    <w:p w14:paraId="47C9CF77" w14:textId="77777777" w:rsidR="0082761F" w:rsidRDefault="0082761F" w:rsidP="0082761F">
      <w:pPr>
        <w:pStyle w:val="NoSpacing"/>
        <w:rPr>
          <w:rFonts w:cs="Times New Roman"/>
          <w:szCs w:val="24"/>
        </w:rPr>
      </w:pPr>
    </w:p>
    <w:p w14:paraId="2428F03C" w14:textId="77777777" w:rsidR="0082761F" w:rsidRDefault="0082761F" w:rsidP="0082761F">
      <w:pPr>
        <w:pStyle w:val="NoSpacing"/>
        <w:rPr>
          <w:rFonts w:cs="Times New Roman"/>
          <w:szCs w:val="24"/>
        </w:rPr>
      </w:pPr>
    </w:p>
    <w:p w14:paraId="5194E5C4" w14:textId="77777777" w:rsidR="0082761F" w:rsidRDefault="0082761F" w:rsidP="008276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September 2024</w:t>
      </w:r>
    </w:p>
    <w:p w14:paraId="266D3CE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2AC7B2" w14:textId="77777777" w:rsidR="0082761F" w:rsidRDefault="0082761F" w:rsidP="009139A6">
      <w:r>
        <w:separator/>
      </w:r>
    </w:p>
  </w:endnote>
  <w:endnote w:type="continuationSeparator" w:id="0">
    <w:p w14:paraId="1CE6A7C5" w14:textId="77777777" w:rsidR="0082761F" w:rsidRDefault="008276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483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138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A76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4B0A3" w14:textId="77777777" w:rsidR="0082761F" w:rsidRDefault="0082761F" w:rsidP="009139A6">
      <w:r>
        <w:separator/>
      </w:r>
    </w:p>
  </w:footnote>
  <w:footnote w:type="continuationSeparator" w:id="0">
    <w:p w14:paraId="5DF954E0" w14:textId="77777777" w:rsidR="0082761F" w:rsidRDefault="008276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789D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F6D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F88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61F"/>
    <w:rsid w:val="000666E0"/>
    <w:rsid w:val="002510B7"/>
    <w:rsid w:val="00270799"/>
    <w:rsid w:val="003C11E0"/>
    <w:rsid w:val="005C130B"/>
    <w:rsid w:val="00826F5C"/>
    <w:rsid w:val="0082761F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CD548"/>
  <w15:chartTrackingRefBased/>
  <w15:docId w15:val="{339B73D8-831A-4A90-9160-28915904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2024-09-03T18:46:00Z</dcterms:created>
  <dcterms:modified xsi:type="dcterms:W3CDTF">2024-09-03T18:50:00Z</dcterms:modified>
</cp:coreProperties>
</file>